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CA0F7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PABENHAM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3D815D9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Stodsham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Bedfordshire.</w:t>
      </w:r>
    </w:p>
    <w:p w14:paraId="33CAF1CF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</w:p>
    <w:p w14:paraId="0BAB7316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</w:p>
    <w:p w14:paraId="4B6AC126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Twygge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5980A472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London, mercer(q.v.), touching a debt of 40s.</w:t>
      </w:r>
    </w:p>
    <w:p w14:paraId="37319ADB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p.85)</w:t>
      </w:r>
    </w:p>
    <w:p w14:paraId="050E9D8D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</w:p>
    <w:p w14:paraId="1CBEE378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</w:p>
    <w:p w14:paraId="622943BD" w14:textId="77777777" w:rsidR="00775CB5" w:rsidRDefault="00775CB5" w:rsidP="00775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2021</w:t>
      </w:r>
    </w:p>
    <w:p w14:paraId="5E5BBC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3564D" w14:textId="77777777" w:rsidR="00775CB5" w:rsidRDefault="00775CB5" w:rsidP="009139A6">
      <w:r>
        <w:separator/>
      </w:r>
    </w:p>
  </w:endnote>
  <w:endnote w:type="continuationSeparator" w:id="0">
    <w:p w14:paraId="6471711C" w14:textId="77777777" w:rsidR="00775CB5" w:rsidRDefault="00775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006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A7E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19F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87365" w14:textId="77777777" w:rsidR="00775CB5" w:rsidRDefault="00775CB5" w:rsidP="009139A6">
      <w:r>
        <w:separator/>
      </w:r>
    </w:p>
  </w:footnote>
  <w:footnote w:type="continuationSeparator" w:id="0">
    <w:p w14:paraId="17811A86" w14:textId="77777777" w:rsidR="00775CB5" w:rsidRDefault="00775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4A1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26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7AD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CB5"/>
    <w:rsid w:val="000666E0"/>
    <w:rsid w:val="002510B7"/>
    <w:rsid w:val="005C130B"/>
    <w:rsid w:val="00775CB5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E281"/>
  <w15:chartTrackingRefBased/>
  <w15:docId w15:val="{8672A634-7EF0-44A8-9CF6-7314C369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CB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2021-02-27T15:04:00Z</dcterms:created>
  <dcterms:modified xsi:type="dcterms:W3CDTF">2021-02-27T15:04:00Z</dcterms:modified>
</cp:coreProperties>
</file>